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31ACC" w14:textId="0281F535" w:rsidR="00BA00AB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Theobald WYKEHAM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d.1405)</w:t>
      </w:r>
    </w:p>
    <w:p w14:paraId="4EA89DF0" w14:textId="35BFD60F" w:rsid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83CE13" w14:textId="2A857377" w:rsid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AB576C" w14:textId="281594DC" w:rsid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died.</w:t>
      </w:r>
    </w:p>
    <w:p w14:paraId="5EFC91CA" w14:textId="0B3AA38E" w:rsid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 – Current)</w:t>
      </w:r>
    </w:p>
    <w:p w14:paraId="5D464006" w14:textId="6B13160C" w:rsid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41AB77" w14:textId="305BDDA8" w:rsid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533F4F" w14:textId="096538A4" w:rsidR="00CD230C" w:rsidRPr="00CD230C" w:rsidRDefault="00CD230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2022</w:t>
      </w:r>
    </w:p>
    <w:sectPr w:rsidR="00CD230C" w:rsidRPr="00CD23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52931" w14:textId="77777777" w:rsidR="00CD230C" w:rsidRDefault="00CD230C" w:rsidP="009139A6">
      <w:r>
        <w:separator/>
      </w:r>
    </w:p>
  </w:endnote>
  <w:endnote w:type="continuationSeparator" w:id="0">
    <w:p w14:paraId="7DB9ABAB" w14:textId="77777777" w:rsidR="00CD230C" w:rsidRDefault="00CD23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737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E38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AD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7C227" w14:textId="77777777" w:rsidR="00CD230C" w:rsidRDefault="00CD230C" w:rsidP="009139A6">
      <w:r>
        <w:separator/>
      </w:r>
    </w:p>
  </w:footnote>
  <w:footnote w:type="continuationSeparator" w:id="0">
    <w:p w14:paraId="48BFC23B" w14:textId="77777777" w:rsidR="00CD230C" w:rsidRDefault="00CD23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5B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69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B09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30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230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783E3"/>
  <w15:chartTrackingRefBased/>
  <w15:docId w15:val="{7D7BC021-3006-4812-B998-E182AE26F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2022-05-14T21:00:00Z</dcterms:created>
  <dcterms:modified xsi:type="dcterms:W3CDTF">2022-05-14T21:03:00Z</dcterms:modified>
</cp:coreProperties>
</file>